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47589D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5" o:title=""/>
          </v:shape>
          <o:OLEObject Type="Embed" ProgID="Word.Picture.8" ShapeID="_x0000_s1026" DrawAspect="Content" ObjectID="_1649067669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10910" w:type="dxa"/>
        <w:jc w:val="center"/>
        <w:tblLook w:val="04A0" w:firstRow="1" w:lastRow="0" w:firstColumn="1" w:lastColumn="0" w:noHBand="0" w:noVBand="1"/>
      </w:tblPr>
      <w:tblGrid>
        <w:gridCol w:w="2268"/>
        <w:gridCol w:w="8642"/>
      </w:tblGrid>
      <w:tr w:rsidR="002A17D3" w:rsidRPr="002A17D3" w:rsidTr="009274BA">
        <w:trPr>
          <w:trHeight w:val="535"/>
          <w:jc w:val="center"/>
        </w:trPr>
        <w:tc>
          <w:tcPr>
            <w:tcW w:w="10910" w:type="dxa"/>
            <w:gridSpan w:val="2"/>
            <w:vAlign w:val="center"/>
          </w:tcPr>
          <w:p w:rsidR="002A17D3" w:rsidRPr="002A17D3" w:rsidRDefault="0047589D" w:rsidP="0047589D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</w:t>
            </w:r>
            <w:r w:rsidR="00C81818">
              <w:rPr>
                <w:rFonts w:ascii="Comic Sans MS" w:hAnsi="Comic Sans MS"/>
                <w:sz w:val="32"/>
              </w:rPr>
              <w:t>day 2</w:t>
            </w:r>
            <w:r>
              <w:rPr>
                <w:rFonts w:ascii="Comic Sans MS" w:hAnsi="Comic Sans MS"/>
                <w:sz w:val="32"/>
              </w:rPr>
              <w:t>3rd</w:t>
            </w:r>
            <w:r w:rsidR="009274BA"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bookmarkStart w:id="0" w:name="_GoBack"/>
            <w:bookmarkEnd w:id="0"/>
          </w:p>
        </w:tc>
      </w:tr>
      <w:tr w:rsidR="003B2D51" w:rsidRPr="00C81818" w:rsidTr="009274BA">
        <w:trPr>
          <w:trHeight w:val="1265"/>
          <w:jc w:val="center"/>
        </w:trPr>
        <w:tc>
          <w:tcPr>
            <w:tcW w:w="2268" w:type="dxa"/>
          </w:tcPr>
          <w:p w:rsidR="003B2D51" w:rsidRPr="00C81818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88208E7">
                  <wp:extent cx="731520" cy="4876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2A17D3" w:rsidRPr="00C81818" w:rsidRDefault="003B2D51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:rsidR="002A17D3" w:rsidRPr="00C81818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:rsidR="003B2D51" w:rsidRPr="00C81818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>A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1818" w:rsidRPr="00C81818">
              <w:rPr>
                <w:rFonts w:ascii="Comic Sans MS" w:hAnsi="Comic Sans MS"/>
                <w:sz w:val="24"/>
                <w:szCs w:val="24"/>
              </w:rPr>
              <w:t>30-minute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workout with Joe Wicks on YouTube</w:t>
            </w:r>
            <w:r w:rsidRPr="00C8181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3B2D51" w:rsidRPr="00C81818" w:rsidTr="009274BA">
        <w:trPr>
          <w:trHeight w:val="990"/>
          <w:jc w:val="center"/>
        </w:trPr>
        <w:tc>
          <w:tcPr>
            <w:tcW w:w="2268" w:type="dxa"/>
          </w:tcPr>
          <w:p w:rsidR="003B2D51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9.30 – </w:t>
            </w:r>
            <w:r w:rsidR="00B6181D" w:rsidRPr="00C81818">
              <w:rPr>
                <w:rFonts w:ascii="Comic Sans MS" w:hAnsi="Comic Sans MS"/>
                <w:b/>
                <w:sz w:val="24"/>
                <w:szCs w:val="24"/>
              </w:rPr>
              <w:t>11am</w:t>
            </w:r>
          </w:p>
          <w:p w:rsidR="00824FDD" w:rsidRPr="00C81818" w:rsidRDefault="00824FDD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824FDD" w:rsidP="009274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9628FFC">
                  <wp:extent cx="792480" cy="853440"/>
                  <wp:effectExtent l="0" t="0" r="762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853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824FDD" w:rsidRDefault="009274BA" w:rsidP="00824FDD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9274BA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English</w:t>
            </w:r>
            <w:r w:rsidR="00824FDD" w:rsidRPr="00550AC9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 </w:t>
            </w:r>
          </w:p>
          <w:p w:rsid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1F6F44">
              <w:rPr>
                <w:rFonts w:ascii="Comic Sans MS" w:hAnsi="Comic Sans MS"/>
                <w:sz w:val="24"/>
                <w:szCs w:val="24"/>
              </w:rPr>
              <w:t>Comic Strip Speech.</w:t>
            </w:r>
          </w:p>
          <w:p w:rsidR="009274BA" w:rsidRPr="009274BA" w:rsidRDefault="00824FDD" w:rsidP="00824FDD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is all about speech! Have a look at the speech bubbles and write them out using inverted commas (speech marks). If you would rather why not say the speech aloud using your fingers for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speech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marks as you act it out. You could video yourself.</w:t>
            </w:r>
          </w:p>
          <w:p w:rsidR="002A17D3" w:rsidRPr="009274BA" w:rsidRDefault="002A17D3" w:rsidP="009274B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AA2366" w:rsidRPr="00C81818" w:rsidTr="009274BA">
        <w:trPr>
          <w:trHeight w:val="980"/>
          <w:jc w:val="center"/>
        </w:trPr>
        <w:tc>
          <w:tcPr>
            <w:tcW w:w="2268" w:type="dxa"/>
          </w:tcPr>
          <w:p w:rsidR="00AA2366" w:rsidRDefault="00AA2366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  <w:p w:rsidR="00824FDD" w:rsidRDefault="00824FDD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4FDD" w:rsidRPr="00C81818" w:rsidRDefault="00824FDD" w:rsidP="00824FD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287CC2BB" wp14:editId="554736B5">
                  <wp:extent cx="1028700" cy="508445"/>
                  <wp:effectExtent l="0" t="0" r="0" b="6350"/>
                  <wp:docPr id="8" name="Picture 8" descr="C:\Users\kjones\AppData\Local\Microsoft\Windows\INetCache\Content.MSO\35342AA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jones\AppData\Local\Microsoft\Windows\INetCache\Content.MSO\35342AA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534" cy="531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2366" w:rsidRPr="00C81818" w:rsidRDefault="00AA2366" w:rsidP="00AA236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9274BA" w:rsidRDefault="009274BA" w:rsidP="009274BA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9274BA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Maths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Pyramid – What can you remember about this shape. How many faces? How many vertices? What shape are the faces?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Have a go at the Number Pyramid worksheet.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Send your work to us to look at;</w:t>
            </w:r>
          </w:p>
          <w:p w:rsidR="00AA2366" w:rsidRPr="009274BA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824FDD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>kjones</w:t>
            </w:r>
            <w:proofErr w:type="spellEnd"/>
            <w:r w:rsidRPr="00824FDD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 xml:space="preserve">@ </w:t>
            </w:r>
            <w:r w:rsidRPr="00824FDD">
              <w:rPr>
                <w:rFonts w:ascii="Comic Sans MS" w:hAnsi="Comic Sans MS"/>
                <w:sz w:val="24"/>
                <w:szCs w:val="24"/>
              </w:rPr>
              <w:t xml:space="preserve">or </w:t>
            </w:r>
            <w:proofErr w:type="spellStart"/>
            <w:r w:rsidRPr="00824FDD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>ehowell</w:t>
            </w:r>
            <w:proofErr w:type="spellEnd"/>
            <w:r w:rsidRPr="00824FDD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 xml:space="preserve">@ </w:t>
            </w:r>
            <w:r w:rsidRPr="00824FDD">
              <w:rPr>
                <w:rFonts w:ascii="Comic Sans MS" w:hAnsi="Comic Sans MS"/>
                <w:sz w:val="24"/>
                <w:szCs w:val="24"/>
              </w:rPr>
              <w:t xml:space="preserve">or </w:t>
            </w:r>
            <w:hyperlink r:id="rId10" w:history="1">
              <w:r w:rsidRPr="00824FDD">
                <w:rPr>
                  <w:rFonts w:ascii="Comic Sans MS" w:hAnsi="Comic Sans MS"/>
                  <w:color w:val="0563C1" w:themeColor="hyperlink"/>
                  <w:sz w:val="24"/>
                  <w:szCs w:val="24"/>
                  <w:u w:val="single"/>
                </w:rPr>
                <w:t>shurdman@thomasrussell-junior.staffs.sch.co.uk</w:t>
              </w:r>
            </w:hyperlink>
          </w:p>
        </w:tc>
      </w:tr>
      <w:tr w:rsidR="00AA2366" w:rsidRPr="00C81818" w:rsidTr="009274BA">
        <w:trPr>
          <w:trHeight w:val="353"/>
          <w:jc w:val="center"/>
        </w:trPr>
        <w:tc>
          <w:tcPr>
            <w:tcW w:w="2268" w:type="dxa"/>
          </w:tcPr>
          <w:p w:rsidR="00AA2366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Lunchtime!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AA2366" w:rsidRPr="00C81818" w:rsidRDefault="00824FDD" w:rsidP="00FC44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 out into the garden and sit or lie down. Take some deep breaths. Now close your eyes and listen for a few minutes. How many sounds can you hear? You could all have a go and see who can hear the most.</w:t>
            </w:r>
          </w:p>
        </w:tc>
      </w:tr>
      <w:tr w:rsidR="00AA2366" w:rsidRPr="00C81818" w:rsidTr="009274BA">
        <w:trPr>
          <w:trHeight w:val="848"/>
          <w:jc w:val="center"/>
        </w:trPr>
        <w:tc>
          <w:tcPr>
            <w:tcW w:w="2268" w:type="dxa"/>
          </w:tcPr>
          <w:p w:rsidR="00AA2366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1.15 – 2.15pm</w:t>
            </w:r>
          </w:p>
          <w:p w:rsidR="00824FDD" w:rsidRDefault="00824FDD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4FDD" w:rsidRPr="00C81818" w:rsidRDefault="00824FDD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2B5076D" wp14:editId="35EAC561">
                  <wp:extent cx="835270" cy="835270"/>
                  <wp:effectExtent l="0" t="0" r="3175" b="3175"/>
                  <wp:docPr id="9" name="Picture 9" descr="C:\Users\kjones\AppData\Local\Microsoft\Windows\INetCache\Content.MSO\78D33BA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jones\AppData\Local\Microsoft\Windows\INetCache\Content.MSO\78D33BA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976" cy="842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AA2366" w:rsidRDefault="00824FDD" w:rsidP="00824FDD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824FDD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German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You have all been drawing and colouring rainbows and putting them up in your windows.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Why not learn the colours in German too. Colour in a rainbow and label the colours in German? We will lookout for them on our walks round the village!</w:t>
            </w:r>
          </w:p>
          <w:p w:rsidR="00824FDD" w:rsidRPr="00824FDD" w:rsidRDefault="00824FDD" w:rsidP="00824FDD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824FDD">
              <w:rPr>
                <w:rFonts w:ascii="Comic Sans MS" w:hAnsi="Comic Sans MS"/>
                <w:sz w:val="24"/>
                <w:szCs w:val="24"/>
              </w:rPr>
              <w:t>If you are good at German, why not record yourself singing the colours of the rainbow and send it to us!</w:t>
            </w:r>
          </w:p>
        </w:tc>
      </w:tr>
      <w:tr w:rsidR="009274BA" w:rsidRPr="00C81818" w:rsidTr="009274BA">
        <w:trPr>
          <w:trHeight w:val="833"/>
          <w:jc w:val="center"/>
        </w:trPr>
        <w:tc>
          <w:tcPr>
            <w:tcW w:w="2268" w:type="dxa"/>
          </w:tcPr>
          <w:p w:rsidR="009274BA" w:rsidRPr="00C81818" w:rsidRDefault="009274BA" w:rsidP="009274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2.30 – 3.30pm</w:t>
            </w:r>
          </w:p>
          <w:p w:rsidR="009274BA" w:rsidRPr="00C81818" w:rsidRDefault="009274BA" w:rsidP="009274B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274BA" w:rsidRPr="00C81818" w:rsidRDefault="009274BA" w:rsidP="009274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D3B534B" wp14:editId="17F74834">
                  <wp:extent cx="969645" cy="72517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9274BA" w:rsidRDefault="009274BA" w:rsidP="009274B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Daily Wellbeing</w:t>
            </w:r>
          </w:p>
          <w:p w:rsidR="00824FDD" w:rsidRDefault="00824FDD" w:rsidP="009274B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824FDD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536ED61A" wp14:editId="5E1876C4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196215</wp:posOffset>
                      </wp:positionV>
                      <wp:extent cx="3876675" cy="1404620"/>
                      <wp:effectExtent l="0" t="0" r="28575" b="2159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66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4FDD" w:rsidRPr="00824FDD" w:rsidRDefault="00824FDD" w:rsidP="00824FDD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824FDD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Have a look on this website and try to make ‘colourful rain’!</w:t>
                                  </w:r>
                                </w:p>
                                <w:p w:rsidR="00824FDD" w:rsidRPr="00824FDD" w:rsidRDefault="00824FDD" w:rsidP="00824FD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FDD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Why do you think that the oil and food colouring does not mix?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36ED6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07.7pt;margin-top:15.45pt;width:305.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">
                      <v:textbox style="mso-fit-shape-to-text:t">
                        <w:txbxContent>
                          <w:p w:rsidR="00824FDD" w:rsidRPr="00824FDD" w:rsidRDefault="00824FDD" w:rsidP="00824FD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24FD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Have a look on this website and try to make ‘colourful rain’!</w:t>
                            </w:r>
                          </w:p>
                          <w:p w:rsidR="00824FDD" w:rsidRPr="00824FDD" w:rsidRDefault="00824FDD" w:rsidP="00824FD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24FD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Why do you think that the oil and food colouring does not mix?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9274BA" w:rsidRPr="005343A6" w:rsidRDefault="00824FDD" w:rsidP="00824FD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0070C0"/>
                <w:sz w:val="24"/>
                <w:u w:val="single"/>
                <w:lang w:eastAsia="en-GB"/>
              </w:rPr>
              <w:drawing>
                <wp:inline distT="0" distB="0" distL="0" distR="0" wp14:anchorId="519FF1C1">
                  <wp:extent cx="963295" cy="878205"/>
                  <wp:effectExtent l="0" t="0" r="825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29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24FDD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9274BA" w:rsidRPr="00C81818" w:rsidTr="009274BA">
        <w:trPr>
          <w:trHeight w:val="833"/>
          <w:jc w:val="center"/>
        </w:trPr>
        <w:tc>
          <w:tcPr>
            <w:tcW w:w="2268" w:type="dxa"/>
          </w:tcPr>
          <w:p w:rsidR="009274BA" w:rsidRPr="00C81818" w:rsidRDefault="009274BA" w:rsidP="009274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46FC12F" wp14:editId="0E530BE2">
                  <wp:extent cx="695325" cy="695325"/>
                  <wp:effectExtent l="0" t="0" r="9525" b="9525"/>
                  <wp:docPr id="6" name="Picture 6" descr="C:\Users\kjones\AppData\Local\Microsoft\Windows\INetCache\Content.MSO\2736035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2736035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02098" cy="70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9274BA" w:rsidRPr="00C81818" w:rsidRDefault="009274BA" w:rsidP="009274BA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274BA" w:rsidRPr="00C81818" w:rsidRDefault="009274BA" w:rsidP="009274B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9274BA" w:rsidRPr="00C81818" w:rsidRDefault="009274BA" w:rsidP="009274BA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some time reading today. Read one of your </w:t>
            </w:r>
            <w:r>
              <w:rPr>
                <w:rFonts w:ascii="Comic Sans MS" w:hAnsi="Comic Sans MS"/>
                <w:sz w:val="24"/>
                <w:szCs w:val="24"/>
              </w:rPr>
              <w:t xml:space="preserve">own </w:t>
            </w:r>
            <w:r w:rsidRPr="00C81818">
              <w:rPr>
                <w:rFonts w:ascii="Comic Sans MS" w:hAnsi="Comic Sans MS"/>
                <w:sz w:val="24"/>
                <w:szCs w:val="24"/>
              </w:rPr>
              <w:t>books or have a look at these classic short stories.</w:t>
            </w:r>
          </w:p>
          <w:p w:rsidR="009274BA" w:rsidRPr="00C81818" w:rsidRDefault="009274BA" w:rsidP="009274BA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https://www.youtube.com/watch?v=n42Ol_ThKJY</w:t>
            </w:r>
          </w:p>
        </w:tc>
      </w:tr>
    </w:tbl>
    <w:p w:rsidR="003B2D51" w:rsidRPr="00C81818" w:rsidRDefault="003B2D51" w:rsidP="00824FDD">
      <w:pPr>
        <w:rPr>
          <w:sz w:val="24"/>
          <w:szCs w:val="24"/>
        </w:rPr>
      </w:pPr>
    </w:p>
    <w:sectPr w:rsidR="003B2D51" w:rsidRPr="00C81818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C6286"/>
    <w:rsid w:val="001D1250"/>
    <w:rsid w:val="002A17D3"/>
    <w:rsid w:val="003B2D51"/>
    <w:rsid w:val="0047589D"/>
    <w:rsid w:val="0062678C"/>
    <w:rsid w:val="00824FDD"/>
    <w:rsid w:val="008612CD"/>
    <w:rsid w:val="009274BA"/>
    <w:rsid w:val="00AA2366"/>
    <w:rsid w:val="00B128D6"/>
    <w:rsid w:val="00B6181D"/>
    <w:rsid w:val="00C13FE9"/>
    <w:rsid w:val="00C746F5"/>
    <w:rsid w:val="00C81818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ECC91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mailto:shurdman@thomasrussell-junior.staffs.sch.co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CBA07BC8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dcterms:created xsi:type="dcterms:W3CDTF">2020-04-22T12:34:00Z</dcterms:created>
  <dcterms:modified xsi:type="dcterms:W3CDTF">2020-04-22T12:34:00Z</dcterms:modified>
</cp:coreProperties>
</file>